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FDE93" w14:textId="12A0983F" w:rsidR="00D32788" w:rsidRDefault="00D32788" w:rsidP="00D327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BROWN</w:t>
      </w:r>
      <w:r w:rsidR="00D162F8">
        <w:rPr>
          <w:rFonts w:ascii="Times New Roman" w:hAnsi="Times New Roman" w:cs="Times New Roman"/>
          <w:sz w:val="24"/>
          <w:szCs w:val="24"/>
          <w:u w:val="single"/>
        </w:rPr>
        <w:t>E (</w:t>
      </w:r>
      <w:proofErr w:type="gramStart"/>
      <w:r w:rsidR="00D162F8">
        <w:rPr>
          <w:rFonts w:ascii="Times New Roman" w:hAnsi="Times New Roman" w:cs="Times New Roman"/>
          <w:sz w:val="24"/>
          <w:szCs w:val="24"/>
          <w:u w:val="single"/>
        </w:rPr>
        <w:t>BROUNE)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(fl.1480)</w:t>
      </w:r>
    </w:p>
    <w:p w14:paraId="1FDAA703" w14:textId="77777777" w:rsidR="00D32788" w:rsidRDefault="00D32788" w:rsidP="00D327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2245F070" w14:textId="77777777" w:rsidR="00D32788" w:rsidRDefault="00D32788" w:rsidP="00D327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25C410" w14:textId="72AD45C5" w:rsidR="00D32788" w:rsidRDefault="00D32788" w:rsidP="00D327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5A9A49" w14:textId="6B676661" w:rsidR="00DC54EA" w:rsidRDefault="00DC54EA" w:rsidP="00D327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1467-8</w:t>
      </w:r>
      <w:r>
        <w:rPr>
          <w:rFonts w:ascii="Times New Roman" w:hAnsi="Times New Roman" w:cs="Times New Roman"/>
          <w:sz w:val="24"/>
          <w:szCs w:val="24"/>
        </w:rPr>
        <w:tab/>
        <w:t xml:space="preserve">He had an apprentice, called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Byddyk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8CF895A" w14:textId="0C39B338" w:rsidR="00DC54EA" w:rsidRDefault="00DC54EA" w:rsidP="00DC54EA">
      <w:pPr>
        <w:pStyle w:val="NoSpacing"/>
        <w:ind w:left="14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vol.I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published by the Cutlers’ Company 1916 p.360)</w:t>
      </w:r>
    </w:p>
    <w:p w14:paraId="1C9D12C2" w14:textId="7149B257" w:rsidR="00D162F8" w:rsidRPr="00D162F8" w:rsidRDefault="00D162F8" w:rsidP="00D162F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1478-9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He had an apprentice called John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Wilforth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(q.v.).  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ibid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.p.366)</w:t>
      </w:r>
    </w:p>
    <w:p w14:paraId="73DF8FAC" w14:textId="77777777" w:rsidR="00D32788" w:rsidRDefault="00D32788" w:rsidP="00D327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Baylle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297AF0C" w14:textId="77777777" w:rsidR="00D32788" w:rsidRDefault="00D32788" w:rsidP="00D327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7023390C" w14:textId="77777777" w:rsidR="00D32788" w:rsidRDefault="00D32788" w:rsidP="00D327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374923" w14:textId="774D2F83" w:rsidR="00D32788" w:rsidRDefault="00D32788" w:rsidP="00D3278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669BBE" w14:textId="35FD58FE" w:rsidR="00DC54EA" w:rsidRDefault="00DC54EA" w:rsidP="00D327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February 2023</w:t>
      </w:r>
    </w:p>
    <w:p w14:paraId="534BD347" w14:textId="221404E6" w:rsidR="00D162F8" w:rsidRDefault="00D162F8" w:rsidP="00D3278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2023</w:t>
      </w:r>
    </w:p>
    <w:p w14:paraId="0916E30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D14C7" w14:textId="77777777" w:rsidR="00E2610C" w:rsidRDefault="00E2610C" w:rsidP="009139A6">
      <w:r>
        <w:separator/>
      </w:r>
    </w:p>
  </w:endnote>
  <w:endnote w:type="continuationSeparator" w:id="0">
    <w:p w14:paraId="7EA8065D" w14:textId="77777777" w:rsidR="00E2610C" w:rsidRDefault="00E261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503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E1F7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06E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0ECC4" w14:textId="77777777" w:rsidR="00E2610C" w:rsidRDefault="00E2610C" w:rsidP="009139A6">
      <w:r>
        <w:separator/>
      </w:r>
    </w:p>
  </w:footnote>
  <w:footnote w:type="continuationSeparator" w:id="0">
    <w:p w14:paraId="06A9D4FA" w14:textId="77777777" w:rsidR="00E2610C" w:rsidRDefault="00E261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6A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643C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474E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788"/>
    <w:rsid w:val="000666E0"/>
    <w:rsid w:val="002510B7"/>
    <w:rsid w:val="005C130B"/>
    <w:rsid w:val="00826F5C"/>
    <w:rsid w:val="009139A6"/>
    <w:rsid w:val="009448BB"/>
    <w:rsid w:val="00A3176C"/>
    <w:rsid w:val="00A33D58"/>
    <w:rsid w:val="00AE65F8"/>
    <w:rsid w:val="00BA00AB"/>
    <w:rsid w:val="00CB4ED9"/>
    <w:rsid w:val="00D162F8"/>
    <w:rsid w:val="00D32788"/>
    <w:rsid w:val="00DC54EA"/>
    <w:rsid w:val="00E2610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2C2A1"/>
  <w15:chartTrackingRefBased/>
  <w15:docId w15:val="{548B717F-FB8E-4C59-9F6D-F63DFCFAC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cp:lastPrinted>2023-02-28T09:23:00Z</cp:lastPrinted>
  <dcterms:created xsi:type="dcterms:W3CDTF">2022-05-05T19:34:00Z</dcterms:created>
  <dcterms:modified xsi:type="dcterms:W3CDTF">2023-02-28T09:23:00Z</dcterms:modified>
</cp:coreProperties>
</file>